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96F" w:rsidRDefault="00C90D61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Allegato 4</w:t>
      </w:r>
    </w:p>
    <w:p w:rsidR="00FE396F" w:rsidRDefault="00C90D61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Modulo per l’accettazione della candidatura</w:t>
      </w:r>
    </w:p>
    <w:p w:rsidR="00FE396F" w:rsidRDefault="00C90D61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(Art. 25 O.M)</w:t>
      </w:r>
    </w:p>
    <w:p w:rsidR="00FE396F" w:rsidRDefault="00C90D61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Alla Commissione elettorale centrale</w:t>
      </w:r>
    </w:p>
    <w:p w:rsidR="00FE396F" w:rsidRDefault="00C90D61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…………………………………….……</w:t>
      </w:r>
    </w:p>
    <w:p w:rsidR="00FE396F" w:rsidRDefault="00C90D61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:rsidR="00FE396F" w:rsidRDefault="00C90D61">
      <w:pPr>
        <w:pStyle w:val="Normale"/>
        <w:autoSpaceDE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:rsidR="00FE396F" w:rsidRDefault="00FE396F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E396F" w:rsidRDefault="00FE396F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E396F" w:rsidRDefault="00C90D61">
      <w:pPr>
        <w:pStyle w:val="Normale"/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OGGETTO: Accettazione della candidatura alla lista……………………………………………………… relativa alla componente elettiva ……………………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… .per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l’elezione dei componenti del Consiglio Su</w:t>
      </w:r>
      <w:r>
        <w:rPr>
          <w:rFonts w:ascii="Arial" w:hAnsi="Arial" w:cs="Arial"/>
          <w:b/>
          <w:bCs/>
          <w:sz w:val="24"/>
          <w:szCs w:val="24"/>
        </w:rPr>
        <w:t>periore della Pubblica Istruzione.</w:t>
      </w:r>
    </w:p>
    <w:p w:rsidR="00FE396F" w:rsidRDefault="00FE396F">
      <w:pPr>
        <w:pStyle w:val="Normale"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.Il</w:t>
      </w:r>
      <w:proofErr w:type="gramEnd"/>
      <w:r>
        <w:rPr>
          <w:rFonts w:ascii="Arial" w:hAnsi="Arial" w:cs="Arial"/>
          <w:sz w:val="24"/>
          <w:szCs w:val="24"/>
        </w:rPr>
        <w:t>/la. sottoscritto/a …………………………………………………………………………….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nato/</w:t>
      </w:r>
      <w:proofErr w:type="gramStart"/>
      <w:r>
        <w:rPr>
          <w:rFonts w:ascii="Arial" w:hAnsi="Arial" w:cs="Arial"/>
          <w:sz w:val="24"/>
          <w:szCs w:val="24"/>
        </w:rPr>
        <w:t xml:space="preserve">a 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……………………..……………… il …………… residente a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.……………………………………. appartenente alla seguente componente elettiva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 in servizio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presso 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, a norma dell’Ordinanza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Ministeriale ………</w:t>
      </w:r>
      <w:proofErr w:type="gramStart"/>
      <w:r>
        <w:rPr>
          <w:rFonts w:ascii="Arial" w:hAnsi="Arial" w:cs="Arial"/>
          <w:sz w:val="24"/>
          <w:szCs w:val="24"/>
        </w:rPr>
        <w:t>...….</w:t>
      </w:r>
      <w:proofErr w:type="gramEnd"/>
      <w:r>
        <w:rPr>
          <w:rFonts w:ascii="Arial" w:hAnsi="Arial" w:cs="Arial"/>
          <w:sz w:val="24"/>
          <w:szCs w:val="24"/>
        </w:rPr>
        <w:t>, con la quale sono state indette le votazioni per la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costituzione del Consiglio Superiore della Pubblica Istruzione,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accetta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candidarsi nella lista con motto 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 in ra</w:t>
      </w:r>
      <w:r>
        <w:rPr>
          <w:rFonts w:ascii="Arial" w:hAnsi="Arial" w:cs="Arial"/>
          <w:sz w:val="24"/>
          <w:szCs w:val="24"/>
        </w:rPr>
        <w:t>ppresentanza della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componente elettiva 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 stesso dichiara di non far parte di altre liste relative alla stessa componente</w:t>
      </w:r>
    </w:p>
    <w:p w:rsidR="00FE396F" w:rsidRDefault="00C90D61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elettiva.</w:t>
      </w:r>
    </w:p>
    <w:p w:rsidR="00FE396F" w:rsidRDefault="00FE396F">
      <w:pPr>
        <w:pStyle w:val="Normale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E396F" w:rsidRDefault="00C90D61">
      <w:pPr>
        <w:pStyle w:val="Normale"/>
        <w:spacing w:line="360" w:lineRule="auto"/>
        <w:jc w:val="both"/>
      </w:pPr>
      <w:r>
        <w:rPr>
          <w:rStyle w:val="Carpredefinitoparagrafo"/>
          <w:rFonts w:ascii="Arial" w:hAnsi="Arial" w:cs="Arial"/>
          <w:sz w:val="24"/>
          <w:szCs w:val="24"/>
        </w:rPr>
        <w:t>Firma</w:t>
      </w:r>
    </w:p>
    <w:p w:rsidR="00FE396F" w:rsidRDefault="00C90D61">
      <w:pPr>
        <w:pStyle w:val="Normale"/>
        <w:spacing w:line="360" w:lineRule="auto"/>
        <w:jc w:val="both"/>
      </w:pPr>
      <w:r>
        <w:rPr>
          <w:rStyle w:val="Carpredefinitoparagrafo"/>
          <w:b/>
        </w:rPr>
        <w:t>Si allega copia di documento di identità in corso di validità</w:t>
      </w:r>
    </w:p>
    <w:sectPr w:rsidR="00FE396F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90D61">
      <w:pPr>
        <w:spacing w:after="0" w:line="240" w:lineRule="auto"/>
      </w:pPr>
      <w:r>
        <w:separator/>
      </w:r>
    </w:p>
  </w:endnote>
  <w:endnote w:type="continuationSeparator" w:id="0">
    <w:p w:rsidR="00000000" w:rsidRDefault="00C90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90D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C90D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E396F"/>
    <w:rsid w:val="00C90D61"/>
    <w:rsid w:val="00FE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D94F-8759-4228-B3FD-D9FEE9F5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">
    <w:name w:val="Normale"/>
    <w:pPr>
      <w:suppressAutoHyphens/>
    </w:pPr>
  </w:style>
  <w:style w:type="character" w:customStyle="1" w:styleId="Carpredefinitoparagrafo">
    <w:name w:val="Car. predefinito 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Clara, Werner</cp:lastModifiedBy>
  <cp:revision>2</cp:revision>
  <cp:lastPrinted>2020-10-15T08:52:00Z</cp:lastPrinted>
  <dcterms:created xsi:type="dcterms:W3CDTF">2021-02-22T09:31:00Z</dcterms:created>
  <dcterms:modified xsi:type="dcterms:W3CDTF">2021-02-22T09:31:00Z</dcterms:modified>
</cp:coreProperties>
</file>